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05" w:rsidRDefault="00952705" w:rsidP="00BB7A7E">
      <w:pPr>
        <w:pStyle w:val="NoSpacing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952705" w:rsidRDefault="00952705" w:rsidP="00BB7A7E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отчета об исполнении бюджета </w:t>
      </w:r>
    </w:p>
    <w:p w:rsidR="00952705" w:rsidRDefault="00952705" w:rsidP="00BB7A7E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52705" w:rsidRDefault="00952705" w:rsidP="00BB7A7E">
      <w:pPr>
        <w:spacing w:after="0" w:line="240" w:lineRule="auto"/>
        <w:ind w:left="4320"/>
      </w:pPr>
      <w:r>
        <w:rPr>
          <w:rFonts w:ascii="Times New Roman" w:hAnsi="Times New Roman"/>
          <w:sz w:val="28"/>
          <w:szCs w:val="28"/>
        </w:rPr>
        <w:t>Выселковского района за 2014 год</w:t>
      </w:r>
    </w:p>
    <w:p w:rsidR="00952705" w:rsidRDefault="00952705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952705" w:rsidRDefault="00952705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952705" w:rsidRPr="00A0512C" w:rsidRDefault="00952705" w:rsidP="00A0512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596"/>
        <w:gridCol w:w="456"/>
        <w:gridCol w:w="775"/>
        <w:gridCol w:w="1276"/>
        <w:gridCol w:w="1134"/>
        <w:gridCol w:w="1134"/>
      </w:tblGrid>
      <w:tr w:rsidR="00952705" w:rsidRPr="00724E57" w:rsidTr="00BB7A7E">
        <w:trPr>
          <w:trHeight w:val="1162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705" w:rsidRPr="00A06D9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952705" w:rsidRPr="00B730D7" w:rsidRDefault="00952705" w:rsidP="005838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фикации расходов бюджетов за </w:t>
            </w:r>
            <w:r w:rsidRPr="0058385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2014 год</w:t>
            </w:r>
          </w:p>
        </w:tc>
      </w:tr>
      <w:tr w:rsidR="00952705" w:rsidRPr="00724E57" w:rsidTr="00BB7A7E">
        <w:trPr>
          <w:trHeight w:val="215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952705" w:rsidRPr="00724E57" w:rsidTr="00BB7A7E">
        <w:trPr>
          <w:trHeight w:val="315"/>
        </w:trPr>
        <w:tc>
          <w:tcPr>
            <w:tcW w:w="45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204965,8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178439,9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5E35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21813,6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21566,2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52705" w:rsidRPr="00724E57" w:rsidTr="004B62DC">
        <w:trPr>
          <w:trHeight w:val="960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52705" w:rsidRPr="00724E57" w:rsidTr="004B62DC">
        <w:trPr>
          <w:trHeight w:val="137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E39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52705" w:rsidRPr="00724E57" w:rsidTr="004B62DC">
        <w:trPr>
          <w:trHeight w:val="984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952705" w:rsidRPr="00724E57" w:rsidTr="00CC6D1A">
        <w:trPr>
          <w:trHeight w:val="589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9948,6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52705" w:rsidRPr="00724E57" w:rsidTr="004B62DC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1938,8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52705" w:rsidRPr="00724E57" w:rsidTr="00727FCD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727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52705" w:rsidRPr="00724E57" w:rsidTr="00727FCD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74203,9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54656,6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52511,2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72,9</w:t>
            </w:r>
          </w:p>
        </w:tc>
      </w:tr>
      <w:tr w:rsidR="00952705" w:rsidRPr="00724E57" w:rsidTr="004B62DC">
        <w:trPr>
          <w:trHeight w:val="46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2145,4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32269,2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25814,8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64,9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52705" w:rsidRPr="00724E57" w:rsidTr="004B62DC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67417,9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67334,2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67417,9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67334,2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1170,3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952705" w:rsidRPr="00724E57" w:rsidTr="004B62DC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81,9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952705" w:rsidRPr="00724E57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705" w:rsidRPr="00A0512C" w:rsidRDefault="00952705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</w:tbl>
    <w:p w:rsidR="00952705" w:rsidRPr="00BB7A7E" w:rsidRDefault="00952705" w:rsidP="00BB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2705" w:rsidRDefault="00952705" w:rsidP="00BB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2705" w:rsidRPr="00BB7A7E" w:rsidRDefault="00952705" w:rsidP="00BB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2705" w:rsidRDefault="00952705" w:rsidP="00BB7A7E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952705" w:rsidRDefault="00952705" w:rsidP="00BB7A7E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52705" w:rsidRDefault="00952705" w:rsidP="00BB7A7E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  <w:r w:rsidRPr="004B62DC">
        <w:rPr>
          <w:rFonts w:ascii="Times New Roman" w:hAnsi="Times New Roman"/>
          <w:sz w:val="28"/>
          <w:szCs w:val="28"/>
        </w:rPr>
        <w:t xml:space="preserve"> </w:t>
      </w:r>
    </w:p>
    <w:p w:rsidR="00952705" w:rsidRPr="004B62DC" w:rsidRDefault="00952705" w:rsidP="00BB7A7E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/>
          <w:sz w:val="28"/>
          <w:szCs w:val="28"/>
        </w:rPr>
        <w:t xml:space="preserve">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Т.В.Миронова</w:t>
      </w:r>
    </w:p>
    <w:sectPr w:rsidR="00952705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500"/>
    <w:rsid w:val="00046172"/>
    <w:rsid w:val="00136E77"/>
    <w:rsid w:val="0016771C"/>
    <w:rsid w:val="001A6956"/>
    <w:rsid w:val="002374F0"/>
    <w:rsid w:val="002A0909"/>
    <w:rsid w:val="002D09DB"/>
    <w:rsid w:val="00403C03"/>
    <w:rsid w:val="0043157B"/>
    <w:rsid w:val="00443C3E"/>
    <w:rsid w:val="004B62DC"/>
    <w:rsid w:val="004F26D8"/>
    <w:rsid w:val="00534C97"/>
    <w:rsid w:val="00583853"/>
    <w:rsid w:val="00590BCB"/>
    <w:rsid w:val="005E3547"/>
    <w:rsid w:val="00613EDA"/>
    <w:rsid w:val="006B1115"/>
    <w:rsid w:val="006D7D6C"/>
    <w:rsid w:val="006E3C44"/>
    <w:rsid w:val="007144CC"/>
    <w:rsid w:val="00724E57"/>
    <w:rsid w:val="00727FCD"/>
    <w:rsid w:val="00756939"/>
    <w:rsid w:val="007A5D36"/>
    <w:rsid w:val="007B37D7"/>
    <w:rsid w:val="00804DE3"/>
    <w:rsid w:val="008357A4"/>
    <w:rsid w:val="008444C8"/>
    <w:rsid w:val="00892EA4"/>
    <w:rsid w:val="008C4B41"/>
    <w:rsid w:val="008F1AE8"/>
    <w:rsid w:val="008F3BF1"/>
    <w:rsid w:val="009455F1"/>
    <w:rsid w:val="00952705"/>
    <w:rsid w:val="00960A8B"/>
    <w:rsid w:val="009C7681"/>
    <w:rsid w:val="009E2493"/>
    <w:rsid w:val="009E296D"/>
    <w:rsid w:val="00A0512C"/>
    <w:rsid w:val="00A06D95"/>
    <w:rsid w:val="00A1421B"/>
    <w:rsid w:val="00A22919"/>
    <w:rsid w:val="00A7644A"/>
    <w:rsid w:val="00AB7BAB"/>
    <w:rsid w:val="00AD7E70"/>
    <w:rsid w:val="00B730D7"/>
    <w:rsid w:val="00BB7A7E"/>
    <w:rsid w:val="00BC22C3"/>
    <w:rsid w:val="00BF1836"/>
    <w:rsid w:val="00C215C3"/>
    <w:rsid w:val="00C34189"/>
    <w:rsid w:val="00C95599"/>
    <w:rsid w:val="00CC6D1A"/>
    <w:rsid w:val="00D0374F"/>
    <w:rsid w:val="00D12B9D"/>
    <w:rsid w:val="00D74892"/>
    <w:rsid w:val="00D97500"/>
    <w:rsid w:val="00DB488C"/>
    <w:rsid w:val="00DD67F4"/>
    <w:rsid w:val="00E023B6"/>
    <w:rsid w:val="00E23A1A"/>
    <w:rsid w:val="00E325BD"/>
    <w:rsid w:val="00F32F76"/>
    <w:rsid w:val="00F42E3C"/>
    <w:rsid w:val="00FE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051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68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345</TotalTime>
  <Pages>2</Pages>
  <Words>373</Words>
  <Characters>2131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50</cp:revision>
  <cp:lastPrinted>2015-03-16T07:07:00Z</cp:lastPrinted>
  <dcterms:created xsi:type="dcterms:W3CDTF">2013-05-28T05:07:00Z</dcterms:created>
  <dcterms:modified xsi:type="dcterms:W3CDTF">2015-03-18T06:15:00Z</dcterms:modified>
</cp:coreProperties>
</file>